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22B7B9" w14:textId="3ED32CF7" w:rsidR="007B1B59" w:rsidRPr="00543728" w:rsidRDefault="00626020" w:rsidP="007B1B59">
      <w:pPr>
        <w:contextualSpacing/>
        <w:rPr>
          <w:rFonts w:ascii="Verdana" w:hAnsi="Verdana"/>
          <w:b/>
          <w:sz w:val="24"/>
          <w:szCs w:val="24"/>
        </w:rPr>
      </w:pPr>
      <w:r w:rsidRPr="00543728">
        <w:rPr>
          <w:rFonts w:ascii="Verdana" w:hAnsi="Verdana"/>
          <w:b/>
          <w:sz w:val="24"/>
          <w:szCs w:val="24"/>
        </w:rPr>
        <w:t xml:space="preserve">INVULBIJLAGE </w:t>
      </w:r>
      <w:r w:rsidR="009460C3">
        <w:rPr>
          <w:rFonts w:ascii="Verdana" w:hAnsi="Verdana"/>
          <w:b/>
          <w:sz w:val="24"/>
          <w:szCs w:val="24"/>
        </w:rPr>
        <w:t>5</w:t>
      </w:r>
      <w:r w:rsidRPr="00543728">
        <w:rPr>
          <w:rFonts w:ascii="Verdana" w:hAnsi="Verdana"/>
          <w:b/>
          <w:sz w:val="24"/>
          <w:szCs w:val="24"/>
        </w:rPr>
        <w:t>: Verklaring garantstelling leden samenwerkingsverband (combinatie)</w:t>
      </w:r>
    </w:p>
    <w:p w14:paraId="5CCA1AC1" w14:textId="59E35210" w:rsidR="00783E77" w:rsidRPr="00543728" w:rsidRDefault="00783E77" w:rsidP="00783E77">
      <w:pPr>
        <w:pStyle w:val="Geenafstand"/>
        <w:jc w:val="both"/>
        <w:rPr>
          <w:rFonts w:ascii="Verdana" w:hAnsi="Verdana"/>
          <w:sz w:val="18"/>
          <w:szCs w:val="18"/>
        </w:rPr>
      </w:pPr>
      <w:r w:rsidRPr="008462B7">
        <w:rPr>
          <w:rFonts w:ascii="Verdana" w:hAnsi="Verdana"/>
          <w:sz w:val="18"/>
          <w:szCs w:val="18"/>
        </w:rPr>
        <w:t xml:space="preserve">Europese Aanbesteding voor </w:t>
      </w:r>
      <w:r w:rsidR="007E36F5">
        <w:rPr>
          <w:rFonts w:ascii="Verdana" w:hAnsi="Verdana"/>
          <w:sz w:val="18"/>
          <w:szCs w:val="18"/>
        </w:rPr>
        <w:t xml:space="preserve">Inhuur cultuurtechnisch mens &amp; materieel. </w:t>
      </w:r>
    </w:p>
    <w:p w14:paraId="50714BF5" w14:textId="77777777" w:rsidR="00783E77" w:rsidRPr="00927509" w:rsidRDefault="00783E77" w:rsidP="00783E77">
      <w:pPr>
        <w:pStyle w:val="Geenafstand"/>
        <w:jc w:val="both"/>
        <w:rPr>
          <w:rFonts w:ascii="Verdana" w:hAnsi="Verdana"/>
          <w:sz w:val="18"/>
          <w:szCs w:val="18"/>
          <w:lang w:val="en-US"/>
        </w:rPr>
      </w:pPr>
      <w:r w:rsidRPr="00927509">
        <w:rPr>
          <w:rFonts w:ascii="Verdana" w:hAnsi="Verdana"/>
          <w:sz w:val="18"/>
          <w:szCs w:val="18"/>
          <w:lang w:val="en-US"/>
        </w:rPr>
        <w:t>Gemeente Amstelveen</w:t>
      </w:r>
    </w:p>
    <w:p w14:paraId="257BDAC9" w14:textId="3B46FEAB" w:rsidR="00783E77" w:rsidRPr="00927509" w:rsidRDefault="00783E77" w:rsidP="00783E77">
      <w:pPr>
        <w:pStyle w:val="Geenafstand"/>
        <w:jc w:val="both"/>
        <w:rPr>
          <w:rFonts w:ascii="Verdana" w:hAnsi="Verdana"/>
          <w:sz w:val="18"/>
          <w:szCs w:val="18"/>
          <w:lang w:val="en-US"/>
        </w:rPr>
      </w:pPr>
      <w:r w:rsidRPr="00927509">
        <w:rPr>
          <w:rFonts w:ascii="Verdana" w:hAnsi="Verdana"/>
          <w:sz w:val="18"/>
          <w:szCs w:val="18"/>
          <w:lang w:val="en-US"/>
        </w:rPr>
        <w:t>I&amp;A-nummer</w:t>
      </w:r>
      <w:r w:rsidR="008E0F26">
        <w:rPr>
          <w:rFonts w:ascii="Verdana" w:hAnsi="Verdana"/>
          <w:sz w:val="18"/>
          <w:szCs w:val="18"/>
          <w:lang w:val="en-US"/>
        </w:rPr>
        <w:t xml:space="preserve">: </w:t>
      </w:r>
      <w:r w:rsidR="007E36F5">
        <w:rPr>
          <w:rFonts w:ascii="Verdana" w:hAnsi="Verdana"/>
          <w:sz w:val="18"/>
          <w:szCs w:val="18"/>
          <w:lang w:val="en-US"/>
        </w:rPr>
        <w:t>I&amp;A_2020_0100</w:t>
      </w:r>
    </w:p>
    <w:p w14:paraId="797AB282" w14:textId="77777777" w:rsidR="009D0E61" w:rsidRPr="008E0F26" w:rsidRDefault="009D0E61" w:rsidP="00DF35F9">
      <w:pPr>
        <w:pStyle w:val="Geenafstand"/>
        <w:jc w:val="both"/>
        <w:rPr>
          <w:rFonts w:ascii="Verdana" w:hAnsi="Verdana"/>
          <w:sz w:val="18"/>
          <w:szCs w:val="18"/>
          <w:lang w:val="en-US"/>
        </w:rPr>
      </w:pPr>
    </w:p>
    <w:p w14:paraId="5D6E2697" w14:textId="77777777" w:rsidR="00DF35F9" w:rsidRPr="00543728" w:rsidRDefault="00BF4F3C" w:rsidP="00DF35F9">
      <w:pPr>
        <w:pStyle w:val="Geenafstand"/>
        <w:jc w:val="both"/>
        <w:rPr>
          <w:rFonts w:ascii="Verdana" w:hAnsi="Verdana"/>
          <w:sz w:val="18"/>
          <w:szCs w:val="18"/>
        </w:rPr>
      </w:pPr>
      <w:r w:rsidRPr="00543728">
        <w:rPr>
          <w:rFonts w:ascii="Verdana" w:hAnsi="Verdana"/>
          <w:sz w:val="18"/>
          <w:szCs w:val="18"/>
        </w:rPr>
        <w:t>Iedere Inschrijver</w:t>
      </w:r>
      <w:r w:rsidR="007B1B59" w:rsidRPr="00543728">
        <w:rPr>
          <w:rFonts w:ascii="Verdana" w:hAnsi="Verdana"/>
          <w:sz w:val="18"/>
          <w:szCs w:val="18"/>
        </w:rPr>
        <w:t xml:space="preserve"> van de combinatie behorende bij het samenwerkingsverband aanvaardt bij </w:t>
      </w:r>
    </w:p>
    <w:p w14:paraId="42042E18" w14:textId="77777777" w:rsidR="00DF35F9" w:rsidRPr="00543728" w:rsidRDefault="007B1B59" w:rsidP="00DF35F9">
      <w:pPr>
        <w:pStyle w:val="Geenafstand"/>
        <w:jc w:val="both"/>
        <w:rPr>
          <w:rFonts w:ascii="Verdana" w:hAnsi="Verdana"/>
          <w:sz w:val="18"/>
          <w:szCs w:val="18"/>
        </w:rPr>
      </w:pPr>
      <w:r w:rsidRPr="00543728">
        <w:rPr>
          <w:rFonts w:ascii="Verdana" w:hAnsi="Verdana"/>
          <w:sz w:val="18"/>
          <w:szCs w:val="18"/>
        </w:rPr>
        <w:t xml:space="preserve">gunning een gezamenlijke en hoofdelijke, volledige en onvoorwaardelijke, zowel kwalitatief </w:t>
      </w:r>
    </w:p>
    <w:p w14:paraId="20C3EAEA" w14:textId="77777777" w:rsidR="00DF35F9" w:rsidRPr="00543728" w:rsidRDefault="007B1B59" w:rsidP="00DF35F9">
      <w:pPr>
        <w:pStyle w:val="Geenafstand"/>
        <w:jc w:val="both"/>
        <w:rPr>
          <w:rFonts w:ascii="Verdana" w:hAnsi="Verdana"/>
          <w:sz w:val="18"/>
          <w:szCs w:val="18"/>
        </w:rPr>
      </w:pPr>
      <w:r w:rsidRPr="00543728">
        <w:rPr>
          <w:rFonts w:ascii="Verdana" w:hAnsi="Verdana"/>
          <w:sz w:val="18"/>
          <w:szCs w:val="18"/>
        </w:rPr>
        <w:t xml:space="preserve">als financiële garantstelling voor de nakoming van de verplichtingen die uit de </w:t>
      </w:r>
      <w:r w:rsidR="00D11F6E" w:rsidRPr="00543728">
        <w:rPr>
          <w:rFonts w:ascii="Verdana" w:hAnsi="Verdana"/>
          <w:sz w:val="18"/>
          <w:szCs w:val="18"/>
        </w:rPr>
        <w:t>overeenkomst</w:t>
      </w:r>
      <w:r w:rsidRPr="00543728">
        <w:rPr>
          <w:rFonts w:ascii="Verdana" w:hAnsi="Verdana"/>
          <w:sz w:val="18"/>
          <w:szCs w:val="18"/>
        </w:rPr>
        <w:t xml:space="preserve"> </w:t>
      </w:r>
    </w:p>
    <w:p w14:paraId="5EC92830" w14:textId="1717CBE2" w:rsidR="007B1B59" w:rsidRPr="00543728" w:rsidRDefault="007B1B59" w:rsidP="00DF35F9">
      <w:pPr>
        <w:pStyle w:val="Geenafstand"/>
        <w:jc w:val="both"/>
        <w:rPr>
          <w:rFonts w:ascii="Verdana" w:hAnsi="Verdana"/>
          <w:sz w:val="18"/>
          <w:szCs w:val="18"/>
        </w:rPr>
      </w:pPr>
      <w:r w:rsidRPr="00543728">
        <w:rPr>
          <w:rFonts w:ascii="Verdana" w:hAnsi="Verdana"/>
          <w:sz w:val="18"/>
          <w:szCs w:val="18"/>
        </w:rPr>
        <w:t xml:space="preserve">voortvloeien.       </w:t>
      </w:r>
    </w:p>
    <w:p w14:paraId="6617A93A" w14:textId="77777777" w:rsidR="007C2042" w:rsidRPr="00543728" w:rsidRDefault="007B1B59" w:rsidP="00B50892">
      <w:pPr>
        <w:jc w:val="both"/>
        <w:rPr>
          <w:rFonts w:ascii="Verdana" w:hAnsi="Verdana"/>
          <w:sz w:val="18"/>
          <w:szCs w:val="18"/>
        </w:rPr>
      </w:pPr>
      <w:r w:rsidRPr="00543728">
        <w:rPr>
          <w:rFonts w:ascii="Verdana" w:hAnsi="Verdana"/>
          <w:sz w:val="18"/>
          <w:szCs w:val="18"/>
        </w:rPr>
        <w:t xml:space="preserve"> </w:t>
      </w:r>
      <w:bookmarkStart w:id="0" w:name="_GoBack"/>
      <w:bookmarkEnd w:id="0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C2042" w:rsidRPr="00543728" w14:paraId="3D8F5F66" w14:textId="77777777" w:rsidTr="007C2042">
        <w:tc>
          <w:tcPr>
            <w:tcW w:w="9212" w:type="dxa"/>
            <w:gridSpan w:val="2"/>
          </w:tcPr>
          <w:p w14:paraId="34C41693" w14:textId="682B498D" w:rsidR="007C2042" w:rsidRPr="00543728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  <w:r w:rsidRPr="00543728">
              <w:rPr>
                <w:rFonts w:ascii="Verdana" w:hAnsi="Verdana"/>
                <w:sz w:val="18"/>
                <w:szCs w:val="18"/>
              </w:rPr>
              <w:t>Naam Organisatie 1 (Inschrijver / penvoerder), namens deze:</w:t>
            </w:r>
            <w:r w:rsidR="00E20A22" w:rsidRPr="00543728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61A2CC95" w14:textId="77777777" w:rsidR="007C2042" w:rsidRPr="00543728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543728" w14:paraId="6BC315B2" w14:textId="77777777" w:rsidTr="007C2042">
        <w:tc>
          <w:tcPr>
            <w:tcW w:w="4606" w:type="dxa"/>
          </w:tcPr>
          <w:p w14:paraId="404B9BC7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543728">
              <w:rPr>
                <w:rFonts w:ascii="Verdana" w:hAnsi="Verdana"/>
                <w:sz w:val="18"/>
                <w:szCs w:val="18"/>
              </w:rPr>
              <w:t xml:space="preserve">Naam tekenbevoegde functionaris 2*   </w:t>
            </w:r>
          </w:p>
          <w:p w14:paraId="2FA40553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543728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14:paraId="426D076F" w14:textId="77777777" w:rsidR="007C2042" w:rsidRPr="00543728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543728" w14:paraId="02924393" w14:textId="77777777" w:rsidTr="007C2042">
        <w:tc>
          <w:tcPr>
            <w:tcW w:w="4606" w:type="dxa"/>
          </w:tcPr>
          <w:p w14:paraId="36244ED7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543728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14:paraId="29F16DA4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543728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14:paraId="2E07F6C2" w14:textId="77777777" w:rsidR="007C2042" w:rsidRPr="00543728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543728" w14:paraId="4F3052EA" w14:textId="77777777" w:rsidTr="007C2042">
        <w:tc>
          <w:tcPr>
            <w:tcW w:w="4606" w:type="dxa"/>
          </w:tcPr>
          <w:p w14:paraId="403722BD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543728"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1E3C7951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1106DBF0" w14:textId="77777777" w:rsidR="007C2042" w:rsidRPr="00543728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FCBBA82" w14:textId="2053638E" w:rsidR="007C2042" w:rsidRPr="00543728" w:rsidRDefault="007C2042" w:rsidP="007C2042">
      <w:pPr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C2042" w:rsidRPr="00543728" w14:paraId="418442DC" w14:textId="77777777" w:rsidTr="00A26002">
        <w:tc>
          <w:tcPr>
            <w:tcW w:w="9212" w:type="dxa"/>
            <w:gridSpan w:val="2"/>
          </w:tcPr>
          <w:p w14:paraId="65BEC040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543728">
              <w:rPr>
                <w:rFonts w:ascii="Verdana" w:hAnsi="Verdana"/>
                <w:sz w:val="18"/>
                <w:szCs w:val="18"/>
              </w:rPr>
              <w:t>Naam Organisatie 2 (Inschrijver / penvoerder), namens deze:</w:t>
            </w:r>
          </w:p>
          <w:p w14:paraId="61E24BD6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543728" w14:paraId="430D98E6" w14:textId="77777777" w:rsidTr="00A26002">
        <w:tc>
          <w:tcPr>
            <w:tcW w:w="4606" w:type="dxa"/>
          </w:tcPr>
          <w:p w14:paraId="0A05BDE7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543728">
              <w:rPr>
                <w:rFonts w:ascii="Verdana" w:hAnsi="Verdana"/>
                <w:sz w:val="18"/>
                <w:szCs w:val="18"/>
              </w:rPr>
              <w:t xml:space="preserve">Naam tekenbevoegde functionaris 2*   </w:t>
            </w:r>
          </w:p>
          <w:p w14:paraId="19530171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543728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14:paraId="206AFA35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543728" w14:paraId="5479FA7F" w14:textId="77777777" w:rsidTr="00A26002">
        <w:tc>
          <w:tcPr>
            <w:tcW w:w="4606" w:type="dxa"/>
          </w:tcPr>
          <w:p w14:paraId="7BAF7AA1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543728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14:paraId="160072D8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543728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14:paraId="2A4281CA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543728" w14:paraId="0F92CEC0" w14:textId="77777777" w:rsidTr="00A26002">
        <w:tc>
          <w:tcPr>
            <w:tcW w:w="4606" w:type="dxa"/>
          </w:tcPr>
          <w:p w14:paraId="668BCB5A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543728"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1C052725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0CBB7C0E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F6AB642" w14:textId="77777777" w:rsidR="007C2042" w:rsidRPr="00543728" w:rsidRDefault="007C2042" w:rsidP="007C2042">
      <w:pPr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C2042" w:rsidRPr="00543728" w14:paraId="54E6D585" w14:textId="77777777" w:rsidTr="00A26002">
        <w:tc>
          <w:tcPr>
            <w:tcW w:w="9212" w:type="dxa"/>
            <w:gridSpan w:val="2"/>
          </w:tcPr>
          <w:p w14:paraId="6BDEEBD9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543728">
              <w:rPr>
                <w:rFonts w:ascii="Verdana" w:hAnsi="Verdana"/>
                <w:sz w:val="18"/>
                <w:szCs w:val="18"/>
              </w:rPr>
              <w:t>Naam Organisatie 3 (Inschrijver / penvoerder), namens deze:</w:t>
            </w:r>
          </w:p>
          <w:p w14:paraId="620AD6FF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543728" w14:paraId="39250AFC" w14:textId="77777777" w:rsidTr="00A26002">
        <w:tc>
          <w:tcPr>
            <w:tcW w:w="4606" w:type="dxa"/>
          </w:tcPr>
          <w:p w14:paraId="369A23D6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543728">
              <w:rPr>
                <w:rFonts w:ascii="Verdana" w:hAnsi="Verdana"/>
                <w:sz w:val="18"/>
                <w:szCs w:val="18"/>
              </w:rPr>
              <w:t xml:space="preserve">Naam tekenbevoegde functionaris 2*   </w:t>
            </w:r>
          </w:p>
          <w:p w14:paraId="525D9E62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543728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14:paraId="6C92070A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543728" w14:paraId="153C405A" w14:textId="77777777" w:rsidTr="00A26002">
        <w:tc>
          <w:tcPr>
            <w:tcW w:w="4606" w:type="dxa"/>
          </w:tcPr>
          <w:p w14:paraId="5D23453B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543728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14:paraId="2D23C08D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543728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14:paraId="4F9EAC13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543728" w14:paraId="49AA9D87" w14:textId="77777777" w:rsidTr="00A26002">
        <w:tc>
          <w:tcPr>
            <w:tcW w:w="4606" w:type="dxa"/>
          </w:tcPr>
          <w:p w14:paraId="437D824E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543728"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40FCBA5C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3A8634F6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16A2DEB" w14:textId="77777777" w:rsidR="007C2042" w:rsidRPr="00543728" w:rsidRDefault="007C2042" w:rsidP="007C2042">
      <w:pPr>
        <w:rPr>
          <w:rFonts w:ascii="Verdana" w:hAnsi="Verdana"/>
          <w:sz w:val="18"/>
          <w:szCs w:val="18"/>
        </w:rPr>
      </w:pPr>
    </w:p>
    <w:p w14:paraId="2FA96C68" w14:textId="366F7047" w:rsidR="00DA14A3" w:rsidRPr="00543728" w:rsidRDefault="0086511F" w:rsidP="007B1B59">
      <w:pPr>
        <w:rPr>
          <w:rFonts w:ascii="Verdana" w:hAnsi="Verdana"/>
          <w:sz w:val="18"/>
          <w:szCs w:val="18"/>
        </w:rPr>
      </w:pPr>
      <w:r w:rsidRPr="00543728">
        <w:rPr>
          <w:rFonts w:ascii="Verdana" w:hAnsi="Verdana"/>
          <w:sz w:val="18"/>
          <w:szCs w:val="18"/>
        </w:rPr>
        <w:t>*</w:t>
      </w:r>
      <w:r w:rsidR="007B1B59" w:rsidRPr="00543728">
        <w:rPr>
          <w:rFonts w:ascii="Verdana" w:hAnsi="Verdana"/>
          <w:sz w:val="18"/>
          <w:szCs w:val="18"/>
        </w:rPr>
        <w:t>2 ) blijkend uit de inschrijving in het nationaal Handelsregister of uit een bijgevoegde volmacht</w:t>
      </w:r>
      <w:r w:rsidR="00626020" w:rsidRPr="00543728">
        <w:rPr>
          <w:rFonts w:ascii="Verdana" w:hAnsi="Verdana"/>
          <w:sz w:val="18"/>
          <w:szCs w:val="18"/>
        </w:rPr>
        <w:t>.</w:t>
      </w:r>
    </w:p>
    <w:sectPr w:rsidR="00DA14A3" w:rsidRPr="00543728" w:rsidSect="003E7CED">
      <w:headerReference w:type="default" r:id="rId6"/>
      <w:footerReference w:type="default" r:id="rId7"/>
      <w:pgSz w:w="11906" w:h="16838"/>
      <w:pgMar w:top="426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CF1FA9" w14:textId="77777777" w:rsidR="00A22ADC" w:rsidRDefault="00A22ADC" w:rsidP="00BF4F3C">
      <w:pPr>
        <w:spacing w:after="0" w:line="240" w:lineRule="auto"/>
      </w:pPr>
      <w:r>
        <w:separator/>
      </w:r>
    </w:p>
  </w:endnote>
  <w:endnote w:type="continuationSeparator" w:id="0">
    <w:p w14:paraId="20ABC4E7" w14:textId="77777777" w:rsidR="00A22ADC" w:rsidRDefault="00A22ADC" w:rsidP="00BF4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5A9BF0" w14:textId="6FDDB439" w:rsidR="007148A2" w:rsidRPr="00BB2FD0" w:rsidRDefault="00BB2FD0" w:rsidP="00BB2FD0">
    <w:pPr>
      <w:pStyle w:val="Voettekst"/>
      <w:rPr>
        <w:rFonts w:ascii="Verdana" w:hAnsi="Verdana"/>
        <w:sz w:val="16"/>
        <w:szCs w:val="16"/>
        <w:lang w:val="en-US"/>
      </w:rPr>
    </w:pPr>
    <w:r w:rsidRPr="00BB2FD0">
      <w:rPr>
        <w:rFonts w:ascii="Verdana" w:hAnsi="Verdana"/>
        <w:sz w:val="16"/>
        <w:szCs w:val="16"/>
        <w:lang w:val="en-US"/>
      </w:rPr>
      <w:tab/>
    </w:r>
    <w:r w:rsidR="00D46F6F" w:rsidRPr="00BB2FD0">
      <w:rPr>
        <w:rFonts w:ascii="Verdana" w:hAnsi="Verdana"/>
        <w:sz w:val="16"/>
        <w:szCs w:val="16"/>
        <w:lang w:val="en-US"/>
      </w:rPr>
      <w:tab/>
    </w:r>
    <w:r w:rsidR="00C116B5" w:rsidRPr="00543728">
      <w:rPr>
        <w:rFonts w:ascii="Verdana" w:hAnsi="Verdana"/>
        <w:bCs/>
        <w:sz w:val="16"/>
        <w:szCs w:val="16"/>
        <w:lang w:val="en-US"/>
      </w:rPr>
      <w:t>Pagina</w:t>
    </w:r>
    <w:r w:rsidR="00C116B5" w:rsidRPr="00EC750C">
      <w:rPr>
        <w:rFonts w:ascii="Verdana" w:hAnsi="Verdana"/>
        <w:bCs/>
        <w:sz w:val="16"/>
        <w:szCs w:val="16"/>
        <w:lang w:val="en-US"/>
      </w:rPr>
      <w:t xml:space="preserve"> </w: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begin"/>
    </w:r>
    <w:r w:rsidR="00C116B5" w:rsidRPr="00EC750C">
      <w:rPr>
        <w:rStyle w:val="Paginanummer"/>
        <w:rFonts w:ascii="Verdana" w:hAnsi="Verdana"/>
        <w:bCs/>
        <w:sz w:val="16"/>
        <w:szCs w:val="16"/>
        <w:lang w:val="en-US"/>
      </w:rPr>
      <w:instrText xml:space="preserve"> PAGE </w:instrTex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separate"/>
    </w:r>
    <w:r w:rsidR="009460C3">
      <w:rPr>
        <w:rStyle w:val="Paginanummer"/>
        <w:rFonts w:ascii="Verdana" w:hAnsi="Verdana"/>
        <w:bCs/>
        <w:noProof/>
        <w:sz w:val="16"/>
        <w:szCs w:val="16"/>
        <w:lang w:val="en-US"/>
      </w:rPr>
      <w:t>1</w: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end"/>
    </w:r>
    <w:r w:rsidR="00C116B5" w:rsidRPr="00EC750C">
      <w:rPr>
        <w:rFonts w:ascii="Verdana" w:hAnsi="Verdana"/>
        <w:bCs/>
        <w:sz w:val="16"/>
        <w:szCs w:val="16"/>
        <w:lang w:val="en-US"/>
      </w:rPr>
      <w:t xml:space="preserve"> van </w: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begin"/>
    </w:r>
    <w:r w:rsidR="00C116B5" w:rsidRPr="00EC750C">
      <w:rPr>
        <w:rStyle w:val="Paginanummer"/>
        <w:rFonts w:ascii="Verdana" w:hAnsi="Verdana"/>
        <w:bCs/>
        <w:sz w:val="16"/>
        <w:szCs w:val="16"/>
        <w:lang w:val="en-US"/>
      </w:rPr>
      <w:instrText xml:space="preserve"> NUMPAGES </w:instrTex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separate"/>
    </w:r>
    <w:r w:rsidR="009460C3">
      <w:rPr>
        <w:rStyle w:val="Paginanummer"/>
        <w:rFonts w:ascii="Verdana" w:hAnsi="Verdana"/>
        <w:bCs/>
        <w:noProof/>
        <w:sz w:val="16"/>
        <w:szCs w:val="16"/>
        <w:lang w:val="en-US"/>
      </w:rPr>
      <w:t>1</w: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C9C09A" w14:textId="77777777" w:rsidR="00A22ADC" w:rsidRDefault="00A22ADC" w:rsidP="00BF4F3C">
      <w:pPr>
        <w:spacing w:after="0" w:line="240" w:lineRule="auto"/>
      </w:pPr>
      <w:r>
        <w:separator/>
      </w:r>
    </w:p>
  </w:footnote>
  <w:footnote w:type="continuationSeparator" w:id="0">
    <w:p w14:paraId="23B890BC" w14:textId="77777777" w:rsidR="00A22ADC" w:rsidRDefault="00A22ADC" w:rsidP="00BF4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E78C8" w14:textId="744ABC01" w:rsidR="00A26002" w:rsidRPr="00AE30C4" w:rsidRDefault="00543728" w:rsidP="00543728">
    <w:pPr>
      <w:widowControl w:val="0"/>
      <w:autoSpaceDE w:val="0"/>
      <w:autoSpaceDN w:val="0"/>
      <w:adjustRightInd w:val="0"/>
      <w:spacing w:before="99"/>
      <w:ind w:left="2832" w:right="-20"/>
      <w:rPr>
        <w:rFonts w:ascii="Times New Roman" w:hAnsi="Times New Roman" w:cs="Times New Roman"/>
        <w:szCs w:val="20"/>
        <w:lang w:val="en-US"/>
      </w:rPr>
    </w:pPr>
    <w:r>
      <w:rPr>
        <w:rFonts w:ascii="Times New Roman" w:hAnsi="Times New Roman" w:cs="Times New Roman"/>
        <w:szCs w:val="20"/>
        <w:lang w:val="en-US"/>
      </w:rPr>
      <w:t xml:space="preserve">      </w:t>
    </w:r>
    <w:r w:rsidR="00EC750C">
      <w:rPr>
        <w:rFonts w:ascii="Times New Roman" w:hAnsi="Times New Roman" w:cs="Times New Roman"/>
        <w:szCs w:val="20"/>
        <w:lang w:val="en-US"/>
      </w:rPr>
      <w:t xml:space="preserve">    </w:t>
    </w:r>
    <w:r w:rsidR="003B6EBD">
      <w:rPr>
        <w:rFonts w:ascii="Times New Roman" w:hAnsi="Times New Roman" w:cs="Times New Roman"/>
        <w:szCs w:val="20"/>
        <w:lang w:val="en-US"/>
      </w:rPr>
      <w:t xml:space="preserve">        </w:t>
    </w:r>
    <w:r>
      <w:rPr>
        <w:b/>
        <w:noProof/>
        <w:sz w:val="28"/>
        <w:szCs w:val="28"/>
        <w:lang w:eastAsia="nl-NL"/>
      </w:rPr>
      <w:drawing>
        <wp:inline distT="0" distB="0" distL="0" distR="0" wp14:anchorId="253F8DBC" wp14:editId="122D2956">
          <wp:extent cx="988060" cy="795020"/>
          <wp:effectExtent l="0" t="0" r="2540" b="5080"/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060" cy="795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B59"/>
    <w:rsid w:val="00013CE5"/>
    <w:rsid w:val="00050605"/>
    <w:rsid w:val="00051723"/>
    <w:rsid w:val="00134694"/>
    <w:rsid w:val="001F41BE"/>
    <w:rsid w:val="00206928"/>
    <w:rsid w:val="002677AB"/>
    <w:rsid w:val="002B7672"/>
    <w:rsid w:val="002E2786"/>
    <w:rsid w:val="003B6EBD"/>
    <w:rsid w:val="003D6511"/>
    <w:rsid w:val="003E161A"/>
    <w:rsid w:val="003E7CED"/>
    <w:rsid w:val="00402EA5"/>
    <w:rsid w:val="004776A7"/>
    <w:rsid w:val="004F7960"/>
    <w:rsid w:val="00525A4A"/>
    <w:rsid w:val="005267A7"/>
    <w:rsid w:val="00543728"/>
    <w:rsid w:val="0062409A"/>
    <w:rsid w:val="00625022"/>
    <w:rsid w:val="00626020"/>
    <w:rsid w:val="00677C26"/>
    <w:rsid w:val="006A410F"/>
    <w:rsid w:val="006C6ECE"/>
    <w:rsid w:val="006F1F0B"/>
    <w:rsid w:val="007148A2"/>
    <w:rsid w:val="00783E77"/>
    <w:rsid w:val="00795CBD"/>
    <w:rsid w:val="007A19B9"/>
    <w:rsid w:val="007B1B59"/>
    <w:rsid w:val="007C2042"/>
    <w:rsid w:val="007E36F5"/>
    <w:rsid w:val="00802312"/>
    <w:rsid w:val="0086511F"/>
    <w:rsid w:val="008945CC"/>
    <w:rsid w:val="008B5B19"/>
    <w:rsid w:val="008B6E37"/>
    <w:rsid w:val="008E0F26"/>
    <w:rsid w:val="009460C3"/>
    <w:rsid w:val="009566E9"/>
    <w:rsid w:val="009D0E61"/>
    <w:rsid w:val="00A22ADC"/>
    <w:rsid w:val="00A26002"/>
    <w:rsid w:val="00A3103A"/>
    <w:rsid w:val="00AA155B"/>
    <w:rsid w:val="00AE30C4"/>
    <w:rsid w:val="00B50892"/>
    <w:rsid w:val="00B7432C"/>
    <w:rsid w:val="00B81C5B"/>
    <w:rsid w:val="00B93BBE"/>
    <w:rsid w:val="00BB2FD0"/>
    <w:rsid w:val="00BF4F3C"/>
    <w:rsid w:val="00C116B5"/>
    <w:rsid w:val="00C17C35"/>
    <w:rsid w:val="00CB6890"/>
    <w:rsid w:val="00D11F6E"/>
    <w:rsid w:val="00D46F6F"/>
    <w:rsid w:val="00DA14A3"/>
    <w:rsid w:val="00DF35F9"/>
    <w:rsid w:val="00E20A22"/>
    <w:rsid w:val="00EC750C"/>
    <w:rsid w:val="00F4090A"/>
    <w:rsid w:val="00FF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70195B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7B1B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7B1B59"/>
    <w:pPr>
      <w:spacing w:after="0" w:line="240" w:lineRule="auto"/>
    </w:pPr>
  </w:style>
  <w:style w:type="table" w:styleId="Tabelraster">
    <w:name w:val="Table Grid"/>
    <w:basedOn w:val="Standaardtabel"/>
    <w:uiPriority w:val="59"/>
    <w:rsid w:val="007B1B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nhideWhenUsed/>
    <w:rsid w:val="00BF4F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rsid w:val="00BF4F3C"/>
  </w:style>
  <w:style w:type="paragraph" w:styleId="Voettekst">
    <w:name w:val="footer"/>
    <w:basedOn w:val="Standaard"/>
    <w:link w:val="VoettekstChar"/>
    <w:unhideWhenUsed/>
    <w:rsid w:val="00BF4F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rsid w:val="00BF4F3C"/>
  </w:style>
  <w:style w:type="paragraph" w:styleId="Ballontekst">
    <w:name w:val="Balloon Text"/>
    <w:basedOn w:val="Standaard"/>
    <w:link w:val="BallontekstChar"/>
    <w:uiPriority w:val="99"/>
    <w:semiHidden/>
    <w:unhideWhenUsed/>
    <w:rsid w:val="00BF4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F4F3C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F32E2"/>
    <w:pPr>
      <w:spacing w:after="0" w:line="240" w:lineRule="auto"/>
    </w:pPr>
    <w:rPr>
      <w:rFonts w:ascii="Verdana" w:eastAsia="Times New Roman" w:hAnsi="Verdana" w:cs="Times New Roman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F32E2"/>
    <w:rPr>
      <w:rFonts w:ascii="Verdana" w:eastAsia="Times New Roman" w:hAnsi="Verdana" w:cs="Times New Roman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F32E2"/>
    <w:rPr>
      <w:vertAlign w:val="superscript"/>
    </w:rPr>
  </w:style>
  <w:style w:type="character" w:styleId="Paginanummer">
    <w:name w:val="page number"/>
    <w:basedOn w:val="Standaardalinea-lettertype"/>
    <w:semiHidden/>
    <w:rsid w:val="006260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C6CBB8CC</Template>
  <TotalTime>0</TotalTime>
  <Pages>1</Pages>
  <Words>191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2018-06-13T11:34:00Z</dcterms:created>
  <dcterms:modified xsi:type="dcterms:W3CDTF">2020-09-24T07:57:00Z</dcterms:modified>
</cp:coreProperties>
</file>